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CBF97" w14:textId="77777777" w:rsidR="009C1469" w:rsidRDefault="009C1469" w:rsidP="009C14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MEKE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02FED1A3" w14:textId="77777777" w:rsidR="009C1469" w:rsidRDefault="009C1469" w:rsidP="009C14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Frenze</w:t>
      </w:r>
      <w:proofErr w:type="spellEnd"/>
      <w:r>
        <w:rPr>
          <w:rFonts w:cs="Times New Roman"/>
          <w:szCs w:val="24"/>
        </w:rPr>
        <w:t>, Norfolk. Pedder.</w:t>
      </w:r>
    </w:p>
    <w:p w14:paraId="04BCFC29" w14:textId="77777777" w:rsidR="009C1469" w:rsidRDefault="009C1469" w:rsidP="009C1469">
      <w:pPr>
        <w:pStyle w:val="NoSpacing"/>
        <w:rPr>
          <w:rFonts w:cs="Times New Roman"/>
          <w:szCs w:val="24"/>
        </w:rPr>
      </w:pPr>
    </w:p>
    <w:p w14:paraId="61226F3C" w14:textId="77777777" w:rsidR="009C1469" w:rsidRDefault="009C1469" w:rsidP="009C1469">
      <w:pPr>
        <w:pStyle w:val="NoSpacing"/>
        <w:rPr>
          <w:rFonts w:cs="Times New Roman"/>
          <w:szCs w:val="24"/>
        </w:rPr>
      </w:pPr>
    </w:p>
    <w:p w14:paraId="0112466E" w14:textId="77777777" w:rsidR="009C1469" w:rsidRDefault="009C1469" w:rsidP="009C14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>John Swan, senior, of Norwich, bladesmith(q.v.), brought a plaint of debt against</w:t>
      </w:r>
    </w:p>
    <w:p w14:paraId="352494E5" w14:textId="77777777" w:rsidR="009C1469" w:rsidRDefault="009C1469" w:rsidP="009C14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three others.   ( </w:t>
      </w:r>
      <w:hyperlink r:id="rId6" w:history="1">
        <w:r w:rsidRPr="00EF5AA4">
          <w:rPr>
            <w:rStyle w:val="Hyperlink"/>
            <w:rFonts w:cs="Times New Roman"/>
            <w:szCs w:val="24"/>
          </w:rPr>
          <w:t>https://waalt.uh.edu/index.php/CP40/776</w:t>
        </w:r>
      </w:hyperlink>
      <w:r>
        <w:rPr>
          <w:rFonts w:cs="Times New Roman"/>
          <w:szCs w:val="24"/>
        </w:rPr>
        <w:t xml:space="preserve"> )</w:t>
      </w:r>
    </w:p>
    <w:p w14:paraId="5770F21A" w14:textId="77777777" w:rsidR="009C1469" w:rsidRDefault="009C1469" w:rsidP="009C1469">
      <w:pPr>
        <w:pStyle w:val="NoSpacing"/>
        <w:rPr>
          <w:rFonts w:cs="Times New Roman"/>
          <w:szCs w:val="24"/>
        </w:rPr>
      </w:pPr>
    </w:p>
    <w:p w14:paraId="2304BDC8" w14:textId="77777777" w:rsidR="009C1469" w:rsidRDefault="009C1469" w:rsidP="009C1469">
      <w:pPr>
        <w:pStyle w:val="NoSpacing"/>
        <w:rPr>
          <w:rFonts w:cs="Times New Roman"/>
          <w:szCs w:val="24"/>
        </w:rPr>
      </w:pPr>
    </w:p>
    <w:p w14:paraId="07F153DD" w14:textId="77777777" w:rsidR="009C1469" w:rsidRDefault="009C1469" w:rsidP="009C14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April 2023</w:t>
      </w:r>
    </w:p>
    <w:p w14:paraId="46BECC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4A938" w14:textId="77777777" w:rsidR="009C1469" w:rsidRDefault="009C1469" w:rsidP="009139A6">
      <w:r>
        <w:separator/>
      </w:r>
    </w:p>
  </w:endnote>
  <w:endnote w:type="continuationSeparator" w:id="0">
    <w:p w14:paraId="680454ED" w14:textId="77777777" w:rsidR="009C1469" w:rsidRDefault="009C14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8A0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85B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C2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F49E9" w14:textId="77777777" w:rsidR="009C1469" w:rsidRDefault="009C1469" w:rsidP="009139A6">
      <w:r>
        <w:separator/>
      </w:r>
    </w:p>
  </w:footnote>
  <w:footnote w:type="continuationSeparator" w:id="0">
    <w:p w14:paraId="1956AB68" w14:textId="77777777" w:rsidR="009C1469" w:rsidRDefault="009C14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3D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3D2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FDE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469"/>
    <w:rsid w:val="000666E0"/>
    <w:rsid w:val="002510B7"/>
    <w:rsid w:val="005C130B"/>
    <w:rsid w:val="00826F5C"/>
    <w:rsid w:val="009139A6"/>
    <w:rsid w:val="009448BB"/>
    <w:rsid w:val="00947624"/>
    <w:rsid w:val="009C1469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DC28D"/>
  <w15:chartTrackingRefBased/>
  <w15:docId w15:val="{B37113C5-2A04-43C1-9087-AE14CFB0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14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2023-04-10T20:17:00Z</dcterms:created>
  <dcterms:modified xsi:type="dcterms:W3CDTF">2023-04-10T20:19:00Z</dcterms:modified>
</cp:coreProperties>
</file>